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584c39" w14:textId="b584c39">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E53456">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53456">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E53456">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53456">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53456">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53456">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53456">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53456" w:rsidR="00E53456">
            <w:rPr>
              <w:rStyle w:val="eSPISCCParagraphDefaultFont"/>
              <w:rFonts w:eastAsiaTheme="minorHAnsi"/>
            </w:rPr>
            <w:t>Pp-2912/2024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53456" w:rsidR="00E53456">
            <w:rPr>
              <w:rStyle w:val="eSPISCCParagraphDefaultFont"/>
              <w:rFonts w:eastAsiaTheme="minorHAnsi"/>
            </w:rPr>
            <w:t>Filip Šebalj</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53456" w:rsidR="00E53456">
            <w:rPr>
              <w:rStyle w:val="eSPISCCParagraphDefaultFont"/>
              <w:rFonts w:eastAsiaTheme="minorHAnsi"/>
            </w:rPr>
            <w:t>članka 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E53456">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Fonts w:eastAsia="Calibri"/>
          </w:rPr>
        </w:sdtEndPr>
        <w:sdtContent>
          <w:r w:rsidRPr="00E53456">
            <w:rPr>
              <w:rStyle w:val="eSPISCCParagraphDefaultFont"/>
              <w:rFonts w:eastAsiaTheme="minorHAnsi"/>
            </w:rPr>
            <w:t>Zakon o suzbijanju zlouporabe droga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53456" w:rsidR="00E53456">
            <w:rPr>
              <w:rStyle w:val="eSPISCCParagraphDefaultFont"/>
              <w:rFonts w:eastAsiaTheme="minorHAnsi"/>
            </w:rPr>
            <w:t>Filip Šebalj</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53456" w:rsidR="00E53456">
            <w:rPr>
              <w:rStyle w:val="eSPISCCParagraphDefaultFont"/>
              <w:rFonts w:eastAsiaTheme="minorHAnsi"/>
            </w:rPr>
            <w:t>3.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53456" w:rsidR="00E53456">
            <w:rPr>
              <w:rStyle w:val="eSPISCCParagraphDefaultFont"/>
              <w:rFonts w:eastAsiaTheme="minorHAnsi"/>
            </w:rPr>
            <w:t>08:30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53456" w:rsidR="00E53456">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53456" w:rsidR="00E53456">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53456" w:rsidR="00E53456">
            <w:rPr>
              <w:rStyle w:val="eSPISCCParagraphDefaultFont"/>
              <w:rFonts w:eastAsiaTheme="minorHAnsi"/>
            </w:rPr>
            <w:t>2, IV kat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53456" w:rsidR="00E53456">
            <w:rPr>
              <w:rStyle w:val="eSPISCCParagraphDefaultFont"/>
              <w:rFonts w:eastAsiaTheme="minorHAnsi"/>
            </w:rPr>
            <w:t>članka 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uzbijanju zlouporabe droga">
            <w:listItem w:displayText="Zakon o suzbijanju zlouporabe droga" w:value="Zakon o suzbijanju zlouporabe droga"/>
          </w:comboBox>
        </w:sdtPr>
        <w:sdtEndPr>
          <w:rPr>
            <w:rStyle w:val="eSPISCCParagraphDefaultFont"/>
          </w:rPr>
        </w:sdtEndPr>
        <w:sdtContent>
          <w:r w:rsidRPr="00E53456" w:rsidR="00E53456">
            <w:rPr>
              <w:rStyle w:val="eSPISCCParagraphDefaultFont"/>
              <w:rFonts w:eastAsiaTheme="minorHAnsi"/>
            </w:rPr>
            <w:t>Zakon o suzbijanju zlouporabe droga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E53456" w:rsidR="00E53456">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53456" w:rsidR="00E53456">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53456" w:rsidR="00E53456">
            <w:rPr>
              <w:rStyle w:val="eSPISCCParagraphDefaultFont"/>
              <w:rFonts w:eastAsiaTheme="minorHAnsi"/>
            </w:rPr>
            <w:t>19.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E53456">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53456">
            <w:rPr>
              <w:rStyle w:val="eSPISCCParagraphDefaultFont"/>
              <w:rFonts w:eastAsiaTheme="minorHAnsi"/>
            </w:rPr>
            <w:t>Josipa Jambrešić-Mattel, v. r.</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53456" w:rsidR="00E53456">
          <w:rPr>
            <w:rStyle w:val="eSPISCCParagraphDefaultFont"/>
          </w:rPr>
          <w:t>17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53456" w:rsidR="00E53456">
          <w:rPr>
            <w:rStyle w:val="eSPISCCParagraphDefaultFont"/>
          </w:rPr>
          <w:t>Pp-2912/2024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456"/>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B26E0AC"/>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4A57E8"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A57E8"/>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Krasica</izvorni_sadrzaj>
    <derivirana_varijabla naziv="DomainObject.UcesnikSudskeRadnje.Adresa.Naselje_1">Krasica</derivirana_varijabla>
  </DomainObject.UcesnikSudskeRadnje.Adresa.Naselje>
  <DomainObject.UcesnikSudskeRadnje.Adresa.PostBroj>
    <izvorni_sadrzaj>51224</izvorni_sadrzaj>
    <derivirana_varijabla naziv="DomainObject.UcesnikSudskeRadnje.Adresa.PostBroj_1">51224</derivirana_varijabla>
  </DomainObject.UcesnikSudskeRadnje.Adresa.PostBroj>
  <DomainObject.UcesnikSudskeRadnje.Adresa.UlicaIKBR>
    <izvorni_sadrzaj>Krasica 153</izvorni_sadrzaj>
    <derivirana_varijabla naziv="DomainObject.UcesnikSudskeRadnje.Adresa.UlicaIKBR_1">Krasica 153</derivirana_varijabla>
  </DomainObject.UcesnikSudskeRadnje.Adresa.UlicaIKBR>
  <DomainObject.UcesnikSudskeRadnje.Naziv>
    <izvorni_sadrzaj>Filip Šebalj</izvorni_sadrzaj>
    <derivirana_varijabla naziv="DomainObject.UcesnikSudskeRadnje.Naziv_1">Filip Šebalj</derivirana_varijabla>
  </DomainObject.UcesnikSudskeRadnje.Naziv>
  <DomainObject.UcesnikSudskeRadnje.SudskaRadnja.Prostorija.Naziv>
    <izvorni_sadrzaj>Soba 2/IV - Užarska 3, Rijeka</izvorni_sadrzaj>
    <derivirana_varijabla naziv="DomainObject.UcesnikSudskeRadnje.SudskaRadnja.Prostorija.Naziv_1">Soba 2/IV - Užarska 3, Rijeka</derivirana_varijabla>
  </DomainObject.UcesnikSudskeRadnje.SudskaRadnja.Prostorija.Naziv>
  <DomainObject.UcesnikSudskeRadnje.SudskaRadnja.Prostorija.Oznaka>
    <izvorni_sadrzaj>2/IV - Užarska 3</izvorni_sadrzaj>
    <derivirana_varijabla naziv="DomainObject.UcesnikSudskeRadnje.SudskaRadnja.Prostorija.Oznaka_1">2, IV kat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srpnja 2026.</izvorni_sadrzaj>
    <derivirana_varijabla naziv="DomainObject.UcesnikSudskeRadnje.SudskaRadnja.PlaniraniZavrsetakDatum_1">3. srpnja 2026.</derivirana_varijabla>
  </DomainObject.UcesnikSudskeRadnje.SudskaRadnja.PlaniraniZavrsetakDatum>
  <DomainObject.UcesnikSudskeRadnje.SudskaRadnja.PlaniraniPocetakDatum>
    <izvorni_sadrzaj>3. srpnja 2026.</izvorni_sadrzaj>
    <derivirana_varijabla naziv="DomainObject.UcesnikSudskeRadnje.SudskaRadnja.PlaniraniPocetakDatum_1">3.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08:30</izvorni_sadrzaj>
    <derivirana_varijabla naziv="DomainObject.UcesnikSudskeRadnje.SudskaRadnja.PlaniraniPocetakVrijeme_1">08:30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2912</izvorni_sadrzaj>
    <derivirana_varijabla naziv="DomainObject.Predmet.Broj_1">2912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veljače 2024.</izvorni_sadrzaj>
    <derivirana_varijabla naziv="DomainObject.Predmet.DatumIzradeOptuznogAkta_1">20. veljače 2024.</derivirana_varijabla>
  </DomainObject.Predmet.DatumIzradeOptuznogAkta>
  <DomainObject.Predmet.DatumIzradeOptuznogAktaFormated>
    <izvorni_sadrzaj>20.2.2024.</izvorni_sadrzaj>
    <derivirana_varijabla naziv="DomainObject.Predmet.DatumIzradeOptuznogAktaFormated_1">20.2.2024.</derivirana_varijabla>
  </DomainObject.Predmet.DatumIzradeOptuznogAktaFormated>
  <DomainObject.Predmet.DatumOsnivanja>
    <izvorni_sadrzaj>25. srpnja 2024.</izvorni_sadrzaj>
    <derivirana_varijabla naziv="DomainObject.Predmet.DatumOsnivanja_1">25. srpnja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srpnja 2024.</izvorni_sadrzaj>
    <derivirana_varijabla naziv="DomainObject.Predmet.DatumPrimitkaOptuznogAkta_1">17. srpnja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 travnja 1979.</izvorni_sadrzaj>
    <derivirana_varijabla naziv="DomainObject.Predmet.OkrivljenikFizickaOsoba.DatumRodjenja_1">3. travnja 1979.</derivirana_varijabla>
  </DomainObject.Predmet.OkrivljenikFizickaOsoba.DatumRodjenja>
  <DomainObject.Predmet.OkrivljenikFizickaOsoba.DatumRodjenjaFormated>
    <izvorni_sadrzaj>3.4.1979.</izvorni_sadrzaj>
    <derivirana_varijabla naziv="DomainObject.Predmet.OkrivljenikFizickaOsoba.DatumRodjenjaFormated_1">3.4.1979.</derivirana_varijabla>
  </DomainObject.Predmet.OkrivljenikFizickaOsoba.DatumRodjenjaFormated>
  <DomainObject.Predmet.OkrivljenikFizickaOsoba.Ime>
    <izvorni_sadrzaj>Filip</izvorni_sadrzaj>
    <derivirana_varijabla naziv="DomainObject.Predmet.OkrivljenikFizickaOsoba.Ime_1">Filip</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Filip Šebalj</izvorni_sadrzaj>
    <derivirana_varijabla naziv="DomainObject.Predmet.OkrivljenikFizickaOsoba.Naziv_1">Filip Šebalj</derivirana_varijabla>
  </DomainObject.Predmet.OkrivljenikFizickaOsoba.Naziv>
  <DomainObject.Predmet.OkrivljenikFizickaOsoba.Prezime>
    <izvorni_sadrzaj>Šebalj</izvorni_sadrzaj>
    <derivirana_varijabla naziv="DomainObject.Predmet.OkrivljenikFizickaOsoba.Prezime_1">Šebalj</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43198889341</izvorni_sadrzaj>
    <derivirana_varijabla naziv="DomainObject.Predmet.OkrivljenikFizickaOsoba.Oib_1">43198889341</derivirana_varijabla>
  </DomainObject.Predmet.OkrivljenikFizickaOsoba.Oib>
  <DomainObject.Predmet.Opis>
    <izvorni_sadrzaj>11.09.2025. spis u ref. - neuručen poziv branitelju - nije preuzet poziv iz pretinca
19.09.2025. Predmet proslijeđen u sud.ref. dostava pismena neuredna "Nepoznat"
02.10.2025.vraćeno roč. u ref.
06.10.2025-e-mail podnesak odvjetnice sa liječničkom potvrdom proslijeđen u referadu
pisana obrana od 20.04.2026.
21.04.26.-roč. u ref.: pozivi uručeni, osim za svjed.nema dokaza o uručenju; pisana obrana
22.04.26.-mail braniteljice (otkazana pun.) prosljeđen referadi
15.05.2026. roč.u ref.  - neuručen poziv svj. Bolić</izvorni_sadrzaj>
    <derivirana_varijabla naziv="DomainObject.Predmet.Opis_1">11.09.2025. spis u ref. - neuručen poziv branitelju - nije preuzet poziv iz pretinca
19.09.2025. Predmet proslijeđen u sud.ref. dostava pismena neuredna "Nepoznat"
02.10.2025.vraćeno roč. u ref.
06.10.2025-e-mail podnesak odvjetnice sa liječničkom potvrdom proslijeđen u referadu
pisana obrana od 20.04.2026.
21.04.26.-roč. u ref.: pozivi uručeni, osim za svjed.nema dokaza o uručenju; pisana obrana
22.04.26.-mail braniteljice (otkazana pun.) prosljeđen referadi
15.05.2026. roč.u ref.  - neuručen poziv svj. Bolić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Pp-2912/2024</izvorni_sadrzaj>
    <derivirana_varijabla naziv="DomainObject.Predmet.OznakaBroj_1">Pp-2912/2024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Filip Šebalj</izvorni_sadrzaj>
    <derivirana_varijabla naziv="DomainObject.Predmet.ProtustrankaFormated_1">  Filip Šebalj</derivirana_varijabla>
  </DomainObject.Predmet.ProtustrankaFormated>
  <DomainObject.Predmet.ProtustrankaFormatedOIB>
    <izvorni_sadrzaj>  Filip Šebalj, OIB 43198889341</izvorni_sadrzaj>
    <derivirana_varijabla naziv="DomainObject.Predmet.ProtustrankaFormatedOIB_1">  Filip Šebalj, OIB 43198889341</derivirana_varijabla>
  </DomainObject.Predmet.ProtustrankaFormatedOIB>
  <DomainObject.Predmet.ProtustrankaFormatedWithAdress>
    <izvorni_sadrzaj> Filip Šebalj, Krasica 153, 51224 Krasica</izvorni_sadrzaj>
    <derivirana_varijabla naziv="DomainObject.Predmet.ProtustrankaFormatedWithAdress_1"> Filip Šebalj, Krasica 153, 51224 Krasica</derivirana_varijabla>
  </DomainObject.Predmet.ProtustrankaFormatedWithAdress>
  <DomainObject.Predmet.ProtustrankaFormatedWithAdressOIB>
    <izvorni_sadrzaj> Filip Šebalj, OIB 43198889341, Krasica 153, 51224 Krasica</izvorni_sadrzaj>
    <derivirana_varijabla naziv="DomainObject.Predmet.ProtustrankaFormatedWithAdressOIB_1"> Filip Šebalj, OIB 43198889341, Krasica 153, 51224 Krasica</derivirana_varijabla>
  </DomainObject.Predmet.ProtustrankaFormatedWithAdressOIB>
  <DomainObject.Predmet.ProtustrankaWithAdress>
    <izvorni_sadrzaj>Filip Šebalj Krasica 153, 51224 Krasica</izvorni_sadrzaj>
    <derivirana_varijabla naziv="DomainObject.Predmet.ProtustrankaWithAdress_1">Filip Šebalj Krasica 153, 51224 Krasica</derivirana_varijabla>
  </DomainObject.Predmet.ProtustrankaWithAdress>
  <DomainObject.Predmet.ProtustrankaWithAdressOIB>
    <izvorni_sadrzaj>Filip Šebalj, OIB 43198889341, Krasica 153, 51224 Krasica</izvorni_sadrzaj>
    <derivirana_varijabla naziv="DomainObject.Predmet.ProtustrankaWithAdressOIB_1">Filip Šebalj, OIB 43198889341, Krasica 153, 51224 Krasica</derivirana_varijabla>
  </DomainObject.Predmet.ProtustrankaWithAdressOIB>
  <DomainObject.Predmet.ProtustrankaNazivFormated>
    <izvorni_sadrzaj>Filip Šebalj</izvorni_sadrzaj>
    <derivirana_varijabla naziv="DomainObject.Predmet.ProtustrankaNazivFormated_1">Filip Šebalj</derivirana_varijabla>
    <derivirana_varijabla naziv="Padez">Filip Šebalj</derivirana_varijabla>
  </DomainObject.Predmet.ProtustrankaNazivFormated>
  <DomainObject.Predmet.ProtustrankaNazivFormatedOIB>
    <izvorni_sadrzaj>Filip Šebalj, OIB 43198889341</izvorni_sadrzaj>
    <derivirana_varijabla naziv="DomainObject.Predmet.ProtustrankaNazivFormatedOIB_1">Filip Šebalj, OIB 43198889341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17</izvorni_sadrzaj>
    <derivirana_varijabla naziv="DomainObject.Predmet.Referada.Oznaka_1">17</derivirana_varijabla>
  </DomainObject.Predmet.Referada.Oznaka>
  <DomainObject.Predmet.Referada.Prostorija.Naziv>
    <izvorni_sadrzaj>Soba 2/IV - Užarska 3, Rijeka</izvorni_sadrzaj>
    <derivirana_varijabla naziv="DomainObject.Predmet.Referada.Prostorija.Naziv_1">Soba 2/IV - Užarska 3, Rijeka</derivirana_varijabla>
  </DomainObject.Predmet.Referada.Prostorija.Naziv>
  <DomainObject.Predmet.Referada.Prostorija.Oznaka>
    <izvorni_sadrzaj>2/IV - Užarska 3</izvorni_sadrzaj>
    <derivirana_varijabla naziv="DomainObject.Predmet.Referada.Prostorija.Oznaka_1">2/IV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Josipa Jambrešić-Mattel</izvorni_sadrzaj>
    <derivirana_varijabla naziv="DomainObject.Predmet.Referada.Sudac_1">Josipa Jambrešić-Mattel, v. r.</derivirana_varijabla>
    <derivirana_varijabla naziv="Dativ">Josipa Jambrešić-Mattel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erivirana_varijabla naziv="Padez">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Jana Puškarić</izvorni_sadrzaj>
    <derivirana_varijabla naziv="DomainObject.Predmet.Zapisnicar_1">Jana Puškarić</derivirana_varijabla>
    <derivirana_varijabla naziv="Padez">Jana Puškarić</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Filip Šebalj</item>
    </izvorni_sadrzaj>
    <derivirana_varijabla naziv="DomainObject.Predmet.ProtuStrankaListFormated_1">
      <item>Filip Šebalj</item>
    </derivirana_varijabla>
  </DomainObject.Predmet.ProtuStrankaListFormated>
  <DomainObject.Predmet.ProtuStrankaListFormatedOIB>
    <izvorni_sadrzaj>
      <item>Filip Šebalj, OIB 43198889341</item>
    </izvorni_sadrzaj>
    <derivirana_varijabla naziv="DomainObject.Predmet.ProtuStrankaListFormatedOIB_1">
      <item>Filip Šebalj, OIB 43198889341</item>
    </derivirana_varijabla>
  </DomainObject.Predmet.ProtuStrankaListFormatedOIB>
  <DomainObject.Predmet.ProtuStrankaListFormatedWithAdress>
    <izvorni_sadrzaj>
      <item>Filip Šebalj, Krasica 153, 51224 Krasica</item>
    </izvorni_sadrzaj>
    <derivirana_varijabla naziv="DomainObject.Predmet.ProtuStrankaListFormatedWithAdress_1">
      <item>Filip Šebalj, Krasica 153, 51224 Krasica</item>
    </derivirana_varijabla>
  </DomainObject.Predmet.ProtuStrankaListFormatedWithAdress>
  <DomainObject.Predmet.ProtuStrankaListFormatedWithAdressOIB>
    <izvorni_sadrzaj>
      <item>Filip Šebalj, OIB 43198889341, Krasica 153, 51224 Krasica</item>
    </izvorni_sadrzaj>
    <derivirana_varijabla naziv="DomainObject.Predmet.ProtuStrankaListFormatedWithAdressOIB_1">
      <item>Filip Šebalj, OIB 43198889341, Krasica 153, 51224 Krasica</item>
    </derivirana_varijabla>
  </DomainObject.Predmet.ProtuStrankaListFormatedWithAdressOIB>
  <DomainObject.Predmet.ProtuStrankaListNazivFormated>
    <izvorni_sadrzaj>
      <item>Filip Šebalj</item>
    </izvorni_sadrzaj>
    <derivirana_varijabla naziv="DomainObject.Predmet.ProtuStrankaListNazivFormated_1">
      <item>Filip Šebalj</item>
    </derivirana_varijabla>
  </DomainObject.Predmet.ProtuStrankaListNazivFormated>
  <DomainObject.Predmet.ProtuStrankaListNazivFormatedOIB>
    <izvorni_sadrzaj>
      <item>Filip Šebalj, OIB 43198889341</item>
    </izvorni_sadrzaj>
    <derivirana_varijabla naziv="DomainObject.Predmet.ProtuStrankaListNazivFormatedOIB_1">
      <item>Filip Šebalj, OIB 43198889341</item>
    </derivirana_varijabla>
  </DomainObject.Predmet.ProtuStrankaListNazivFormatedOIB>
  <DomainObject.Predmet.OstaliListFormated>
    <izvorni_sadrzaj>
      <item>Zatvor u Rijeci</item>
      <item>Maja Lakić</item>
      <item>Policijska službenica Klara Mihaljević</item>
      <item>Silvia Bolić</item>
    </izvorni_sadrzaj>
    <derivirana_varijabla naziv="DomainObject.Predmet.OstaliListFormated_1">
      <item>Zatvor u Rijeci</item>
      <item>Maja Lakić</item>
      <item>Policijska službenica Klara Mihaljević</item>
      <item>Silvia Bolić</item>
    </derivirana_varijabla>
    <derivirana_varijabla naziv="DrugaOsoba">
      <item>Zatvor u Rijeci</item>
      <item>Maja Lakić</item>
      <item>Policijska službenica Klara Mihaljević</item>
      <item>Silvia Bolić</item>
    </derivirana_varijabla>
  </DomainObject.Predmet.OstaliListFormated>
  <DomainObject.Predmet.OstaliListFormatedOIB>
    <izvorni_sadrzaj>
      <item>Zatvor u Rijeci, OIB 33722890668</item>
      <item>Maja Lakić, OIB 08040242253</item>
      <item>Policijska službenica Klara Mihaljević</item>
      <item>Silvia Bolić, OIB 31157670879</item>
    </izvorni_sadrzaj>
    <derivirana_varijabla naziv="DomainObject.Predmet.OstaliListFormatedOIB_1">
      <item>Zatvor u Rijeci, OIB 33722890668</item>
      <item>Maja Lakić, OIB 08040242253</item>
      <item>Policijska službenica Klara Mihaljević</item>
      <item>Silvia Bolić, OIB 31157670879</item>
    </derivirana_varijabla>
  </DomainObject.Predmet.OstaliListFormatedOIB>
  <DomainObject.Predmet.OstaliListFormatedWithAdress>
    <izvorni_sadrzaj>
      <item>Zatvor u Rijeci, Žrtava fašizma 5, 51000 Rijeka</item>
      <item>Maja Lakić, Ivana Grohovca 1, 51000 Rijeka</item>
      <item>Policijska službenica Klara Mihaljević</item>
      <item>Silvia Bolić, Krasica 153 A, 51224 Krasica</item>
    </izvorni_sadrzaj>
    <derivirana_varijabla naziv="DomainObject.Predmet.OstaliListFormatedWithAdress_1">
      <item>Zatvor u Rijeci, Žrtava fašizma 5, 51000 Rijeka</item>
      <item>Maja Lakić, Ivana Grohovca 1, 51000 Rijeka</item>
      <item>Policijska službenica Klara Mihaljević</item>
      <item>Silvia Bolić, Krasica 153 A, 51224 Krasica</item>
    </derivirana_varijabla>
  </DomainObject.Predmet.OstaliListFormatedWithAdress>
  <DomainObject.Predmet.OstaliListFormatedWithAdressOIB>
    <izvorni_sadrzaj>
      <item>Zatvor u Rijeci, OIB 33722890668, Žrtava fašizma 5, 51000 Rijeka</item>
      <item>Maja Lakić, OIB 08040242253, Ivana Grohovca 1, 51000 Rijeka</item>
      <item>Policijska službenica Klara Mihaljević</item>
      <item>Silvia Bolić, OIB 31157670879, Krasica 153 A, 51224 Krasica</item>
    </izvorni_sadrzaj>
    <derivirana_varijabla naziv="DomainObject.Predmet.OstaliListFormatedWithAdressOIB_1">
      <item>Zatvor u Rijeci, OIB 33722890668, Žrtava fašizma 5, 51000 Rijeka</item>
      <item>Maja Lakić, OIB 08040242253, Ivana Grohovca 1, 51000 Rijeka</item>
      <item>Policijska službenica Klara Mihaljević</item>
      <item>Silvia Bolić, OIB 31157670879, Krasica 153 A, 51224 Krasica</item>
    </derivirana_varijabla>
  </DomainObject.Predmet.OstaliListFormatedWithAdressOIB>
  <DomainObject.Predmet.OstaliListNazivFormated>
    <izvorni_sadrzaj>
      <item>Zatvor u Rijeci</item>
      <item>Maja Lakić</item>
      <item>Policijska službenica Klara Mihaljević</item>
      <item>Silvia Bolić</item>
    </izvorni_sadrzaj>
    <derivirana_varijabla naziv="DomainObject.Predmet.OstaliListNazivFormated_1">
      <item>Zatvor u Rijeci</item>
      <item>Maja Lakić</item>
      <item>Policijska službenica Klara Mihaljević</item>
      <item>Silvia Bolić</item>
    </derivirana_varijabla>
  </DomainObject.Predmet.OstaliListNazivFormated>
  <DomainObject.Predmet.OstaliListNazivFormatedOIB>
    <izvorni_sadrzaj>
      <item>Zatvor u Rijeci, OIB 33722890668</item>
      <item>Maja Lakić, OIB 08040242253</item>
      <item>Policijska službenica Klara Mihaljević</item>
      <item>Silvia Bolić, OIB 31157670879</item>
    </izvorni_sadrzaj>
    <derivirana_varijabla naziv="DomainObject.Predmet.OstaliListNazivFormatedOIB_1">
      <item>Zatvor u Rijeci, OIB 33722890668</item>
      <item>Maja Lakić, OIB 08040242253</item>
      <item>Policijska službenica Klara Mihaljević</item>
      <item>Silvia Bolić, OIB 31157670879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izvorni_sadrzaj>
    <derivirana_varijabla naziv="DomainObject.Predmet.ClanakZakona_1">3</derivirana_varijabla>
  </DomainObject.Predmet.ClanakZakona>
  <DomainObject.Predmet.ClanakZakonaFull>
    <izvorni_sadrzaj>članka 3. stavka 1.</izvorni_sadrzaj>
    <derivirana_varijabla naziv="DomainObject.Predmet.ClanakZakonaFull_1">članka 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19. svibnja 2026.</izvorni_sadrzaj>
    <derivirana_varijabla naziv="DomainObject.Datum_1">19. svibnja 2026.</derivirana_varijabla>
  </DomainObject.Datum>
  <DomainObject.PoslovniBrojDokumenta>
    <izvorni_sadrzaj/>
    <derivirana_varijabla naziv="DomainObject.PoslovniBrojDokumenta_1"/>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Filip Šebalj</izvorni_sadrzaj>
    <derivirana_varijabla naziv="DomainObject.Predmet.ProtustrankaIDrugi_1">Filip Šebalj</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Filip Šebalj, OIB 43198889341, Krasica 153, 51224 Krasica</izvorni_sadrzaj>
    <derivirana_varijabla naziv="DomainObject.Predmet.ProtustrankaIDrugiAdressOIB_1">Filip Šebalj, OIB 43198889341, Krasica 153,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Filip Šebalj</item>
      <item>II. policijska postaja Rijeka</item>
      <item>Zatvor u Rijeci</item>
      <item>Maja Lakić</item>
      <item>Policijska službenica Klara Mihaljević</item>
      <item>Silvia Bolić</item>
    </izvorni_sadrzaj>
    <derivirana_varijabla naziv="DomainObject.Predmet.SudioniciListNaziv_1">
      <item>Filip Šebalj</item>
      <item>II. policijska postaja Rijeka</item>
      <item>Zatvor u Rijeci</item>
      <item>Maja Lakić</item>
      <item>Policijska službenica Klara Mihaljević</item>
      <item>Silvia Bolić</item>
    </derivirana_varijabla>
    <derivirana_varijabla naziv="OstaliSudionici">
      <item>Filip Šebalj</item>
      <item>II. policijska postaja Rijeka</item>
      <item>Zatvor u Rijeci</item>
      <item>Maja Lakić</item>
      <item>Policijska službenica Klara Mihaljević</item>
      <item>Silvia Bolić</item>
    </derivirana_varijabla>
  </DomainObject.Predmet.SudioniciListNaziv>
  <DomainObject.Predmet.SudioniciListAdressOIB>
    <izvorni_sadrzaj>
      <item>Filip Šebalj, OIB 43198889341, Krasica 153,51224 Krasica</item>
      <item>II. policijska postaja Rijeka, Gundulićeva 7,51000 Rijeka</item>
      <item>Zatvor u Rijeci, OIB 33722890668, Žrtava fašizma 5,51000 Rijeka</item>
      <item>Maja Lakić, OIB 08040242253, Ivana Grohovca 1,51000 Rijeka</item>
      <item>Policijska službenica Klara Mihaljević</item>
      <item>Silvia Bolić, OIB 31157670879, Krasica 153 A,51224 Krasica</item>
    </izvorni_sadrzaj>
    <derivirana_varijabla naziv="DomainObject.Predmet.SudioniciListAdressOIB_1">
      <item>Filip Šebalj, OIB 43198889341, Krasica 153,51224 Krasica</item>
      <item>II. policijska postaja Rijeka, Gundulićeva 7,51000 Rijeka</item>
      <item>Zatvor u Rijeci, OIB 33722890668, Žrtava fašizma 5,51000 Rijeka</item>
      <item>Maja Lakić, OIB 08040242253, Ivana Grohovca 1,51000 Rijeka</item>
      <item>Policijska službenica Klara Mihaljević</item>
      <item>Silvia Bolić, OIB 31157670879, Krasica 153 A,51224 Krasica</item>
    </derivirana_varijabla>
  </DomainObject.Predmet.SudioniciListAdressOIB>
  <DomainObject.UcesnikSudskeRadnje.NazivFormated>
    <izvorni_sadrzaj>Filip Šebalj, OIB 43198889341, Krasica 153,51224 Krasica</izvorni_sadrzaj>
    <derivirana_varijabla naziv="DomainObject.UcesnikSudskeRadnje.NazivFormated_1">Filip Šebalj, OIB 43198889341, Krasica 153,51224 Krasica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43198889341</item>
      <item>, OIB null</item>
      <item>, OIB 33722890668</item>
      <item>, OIB 08040242253</item>
      <item>, OIB null</item>
      <item>, OIB 31157670879</item>
    </izvorni_sadrzaj>
    <derivirana_varijabla naziv="DomainObject.Predmet.SudioniciListNazivOIB_1">
      <item>, OIB 43198889341</item>
      <item>, OIB null</item>
      <item>, OIB 33722890668</item>
      <item>, OIB 08040242253</item>
      <item>, OIB null</item>
      <item>, OIB 31157670879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Rijeka, Gundulićeva 7, 51000 Rijeka
2. Okrivljenik Filip Šebalj, OIB 43198889341, Krasica 153, 51224 Krasica
3. Svjedok Silvia Bolić, OIB 31157670879, Krasica 153 A, 51224 Krasica</izvorni_sadrzaj>
    <derivirana_varijabla naziv="DomainObject.UcesnikSudskeRadnje.SudskaRadnja.UcesniciObavijest_1">1. Tužitelj II. policijska postaja Rijeka, Gundulićeva 7, 51000 Rijeka
2. Okrivljenik Filip Šebalj, OIB 43198889341, Krasica 153, 51224 Krasica
3. Svjedok Silvia Bolić, OIB 31157670879, Krasica 153 A, 51224 Krasica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srpnja 2024.</izvorni_sadrzaj>
    <derivirana_varijabla naziv="DomainObject.Predmet.DatumPocetkaProcesa_1">25. srpnja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suzbijanju zlouporabe droga</item>
    </izvorni_sadrzaj>
    <derivirana_varijabla naziv="DomainObject.ZakonPravilnikList_1">
      <item>Zakon o suzbijanju zlouporabe droga</item>
    </derivirana_varijabla>
    <derivirana_varijabla naziv="zakon">
      <item>Zakon o suzbijanju zlouporabe droga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 39/13, 157/13, 110/15, 70/17, 118/18 i 114/22</item>
    </derivirana_varijabla>
  </DomainObject.NarodneNovineList>
  <DomainObject.Predmet.OkrivljenikAdresaMjestoRodjenjaList>
    <izvorni_sadrzaj>
      <item>Filip Šebalj, Krasica 153, 51224 Krasica, OIB: 43198889341, rođen-a 03.04.1979., mjesto rođenja Zagreb (Grad Zagreb)</item>
    </izvorni_sadrzaj>
    <derivirana_varijabla naziv="DomainObject.Predmet.OkrivljenikAdresaMjestoRodjenjaList_1">
      <item>Filip Šebalj, Krasica 153, 51224 Krasica, OIB: 43198889341, rođen-a 03.04.1979.,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Josipa.Jambresic-Mattel@osri.pravosudje.hr</izvorni_sadrzaj>
    <derivirana_varijabla naziv="DomainObject.Sudac.Email_1">Josipa.Jambresic-Mattel@osri.pravosudje.hr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EF191C-C409-4549-A54A-CA104BFA577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312</properties:Words>
  <properties:Characters>1792</properties:Characters>
  <properties:Lines>48</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Jana Puškarić</cp:lastModifiedBy>
  <cp:lastPrinted>2026-05-19T10:28:00Z</cp:lastPrinted>
  <dcterms:modified xmlns:xsi="http://www.w3.org/2001/XMLSchema-instance" xsi:type="dcterms:W3CDTF">2026-05-19T10:28:00Z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Filip Šebalj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